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7CC05E3B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BD1D35">
        <w:rPr>
          <w:rFonts w:cs="Arial"/>
        </w:rPr>
        <w:t>4302-0023/2022-2</w:t>
      </w:r>
    </w:p>
    <w:p w14:paraId="2196302B" w14:textId="0B2989F4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08218B">
        <w:rPr>
          <w:rFonts w:cs="Arial"/>
        </w:rPr>
        <w:t xml:space="preserve"> 2022-291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AF56D" w14:textId="77777777" w:rsidR="00AD3D86" w:rsidRDefault="00AD3D86">
      <w:r>
        <w:separator/>
      </w:r>
    </w:p>
  </w:endnote>
  <w:endnote w:type="continuationSeparator" w:id="0">
    <w:p w14:paraId="49AAAD05" w14:textId="77777777" w:rsidR="00AD3D86" w:rsidRDefault="00AD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DB5E22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AB9F1" w14:textId="77777777" w:rsidR="00AD3D86" w:rsidRDefault="00AD3D86">
      <w:r>
        <w:separator/>
      </w:r>
    </w:p>
  </w:footnote>
  <w:footnote w:type="continuationSeparator" w:id="0">
    <w:p w14:paraId="41F9F574" w14:textId="77777777" w:rsidR="00AD3D86" w:rsidRDefault="00AD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218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1D35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purl.org/dc/elements/1.1/"/>
    <ds:schemaRef ds:uri="64b5e79a-161e-4f4f-95e3-8c5cd0f50b6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D95471-6579-4CD7-9762-0E23DC20A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BEBDF-C727-4730-A7B3-FFDE3C84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75</cp:revision>
  <cp:lastPrinted>2016-06-20T06:28:00Z</cp:lastPrinted>
  <dcterms:created xsi:type="dcterms:W3CDTF">2015-02-19T08:08:00Z</dcterms:created>
  <dcterms:modified xsi:type="dcterms:W3CDTF">2022-08-30T13:16:00Z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